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16E3C" w14:textId="200F2C6C" w:rsidR="005B3DD0" w:rsidRDefault="005B3DD0" w:rsidP="005B3DD0">
      <w:pPr>
        <w:pStyle w:val="NoSpacing"/>
      </w:pPr>
      <w:r>
        <w:rPr>
          <w:u w:val="single"/>
        </w:rPr>
        <w:t>John PYKE</w:t>
      </w:r>
      <w:r>
        <w:t xml:space="preserve">    </w:t>
      </w:r>
      <w:proofErr w:type="gramStart"/>
      <w:r>
        <w:t xml:space="preserve">   (</w:t>
      </w:r>
      <w:proofErr w:type="gramEnd"/>
      <w:r>
        <w:t>fl.14</w:t>
      </w:r>
      <w:r w:rsidR="00C118BF">
        <w:t>9</w:t>
      </w:r>
      <w:r>
        <w:t>8)</w:t>
      </w:r>
    </w:p>
    <w:p w14:paraId="2D6EA76D" w14:textId="77777777" w:rsidR="005B3DD0" w:rsidRDefault="005B3DD0" w:rsidP="005B3DD0">
      <w:pPr>
        <w:pStyle w:val="NoSpacing"/>
      </w:pPr>
      <w:r>
        <w:t>of Hingham, Norfolk. Priest.</w:t>
      </w:r>
    </w:p>
    <w:p w14:paraId="0919B9D9" w14:textId="77777777" w:rsidR="005B3DD0" w:rsidRDefault="005B3DD0" w:rsidP="005B3DD0">
      <w:pPr>
        <w:pStyle w:val="NoSpacing"/>
      </w:pPr>
    </w:p>
    <w:p w14:paraId="3AFB649E" w14:textId="0127FABD" w:rsidR="005B3DD0" w:rsidRDefault="005B3DD0" w:rsidP="005B3DD0">
      <w:pPr>
        <w:pStyle w:val="NoSpacing"/>
      </w:pPr>
    </w:p>
    <w:p w14:paraId="00377AE3" w14:textId="77777777" w:rsidR="00C118BF" w:rsidRDefault="00C118BF" w:rsidP="00C118BF">
      <w:pPr>
        <w:pStyle w:val="NoSpacing"/>
      </w:pPr>
      <w:r>
        <w:tab/>
        <w:t>1484</w:t>
      </w:r>
      <w:r>
        <w:tab/>
        <w:t xml:space="preserve">John </w:t>
      </w:r>
      <w:proofErr w:type="spellStart"/>
      <w:r>
        <w:t>Frankessh</w:t>
      </w:r>
      <w:proofErr w:type="spellEnd"/>
      <w:r>
        <w:t>(q.v.) brought a plaint of debt against him and 13 others from</w:t>
      </w:r>
    </w:p>
    <w:p w14:paraId="6B71FC9A" w14:textId="77777777" w:rsidR="00C118BF" w:rsidRDefault="00C118BF" w:rsidP="00C118BF">
      <w:pPr>
        <w:pStyle w:val="NoSpacing"/>
      </w:pPr>
      <w:r>
        <w:tab/>
      </w:r>
      <w:r>
        <w:tab/>
        <w:t>Norfolk and Suffolk.</w:t>
      </w:r>
    </w:p>
    <w:p w14:paraId="75CACD6B" w14:textId="0EF48B3F" w:rsidR="00C118BF" w:rsidRDefault="00C118BF" w:rsidP="00C118BF">
      <w:pPr>
        <w:pStyle w:val="NoSpacing"/>
      </w:pPr>
      <w:r>
        <w:tab/>
      </w:r>
      <w:r>
        <w:tab/>
        <w:t>(</w:t>
      </w:r>
      <w:hyperlink r:id="rId6" w:history="1">
        <w:r w:rsidRPr="000B0905">
          <w:rPr>
            <w:rStyle w:val="Hyperlink"/>
          </w:rPr>
          <w:t>http://aalt.law.uh.edu/Indices/CP40Indices/CP40no888Pl.htm</w:t>
        </w:r>
      </w:hyperlink>
      <w:r>
        <w:t>)</w:t>
      </w:r>
    </w:p>
    <w:p w14:paraId="594FD05F" w14:textId="77777777" w:rsidR="005B3DD0" w:rsidRDefault="005B3DD0" w:rsidP="005B3DD0">
      <w:pPr>
        <w:pStyle w:val="NoSpacing"/>
      </w:pPr>
      <w:r>
        <w:tab/>
        <w:t>1498</w:t>
      </w:r>
      <w:r>
        <w:tab/>
        <w:t>He made his Will.</w:t>
      </w:r>
    </w:p>
    <w:p w14:paraId="65F9B795" w14:textId="77777777" w:rsidR="005B3DD0" w:rsidRDefault="005B3DD0" w:rsidP="005B3DD0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Multon</w:t>
      </w:r>
      <w:proofErr w:type="spellEnd"/>
      <w:r>
        <w:t xml:space="preserve"> 113)</w:t>
      </w:r>
    </w:p>
    <w:p w14:paraId="3804BE9F" w14:textId="77777777" w:rsidR="005B3DD0" w:rsidRDefault="005B3DD0" w:rsidP="005B3DD0">
      <w:pPr>
        <w:pStyle w:val="NoSpacing"/>
      </w:pPr>
    </w:p>
    <w:p w14:paraId="2911BE64" w14:textId="77777777" w:rsidR="005B3DD0" w:rsidRDefault="005B3DD0" w:rsidP="005B3DD0">
      <w:pPr>
        <w:pStyle w:val="NoSpacing"/>
      </w:pPr>
    </w:p>
    <w:p w14:paraId="28C1D9FF" w14:textId="22080EC8" w:rsidR="00E47068" w:rsidRDefault="005B3DD0" w:rsidP="005B3DD0">
      <w:pPr>
        <w:pStyle w:val="NoSpacing"/>
      </w:pPr>
      <w:r>
        <w:t>23 August 2013</w:t>
      </w:r>
    </w:p>
    <w:p w14:paraId="2A2BC6B4" w14:textId="24BA3BFE" w:rsidR="00C118BF" w:rsidRPr="00C009D8" w:rsidRDefault="00C118BF" w:rsidP="005B3DD0">
      <w:pPr>
        <w:pStyle w:val="NoSpacing"/>
      </w:pPr>
      <w:r>
        <w:t>20 February 2018</w:t>
      </w:r>
      <w:bookmarkStart w:id="0" w:name="_GoBack"/>
      <w:bookmarkEnd w:id="0"/>
    </w:p>
    <w:sectPr w:rsidR="00C118BF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8C887" w14:textId="77777777" w:rsidR="005B3DD0" w:rsidRDefault="005B3DD0" w:rsidP="00920DE3">
      <w:pPr>
        <w:spacing w:after="0" w:line="240" w:lineRule="auto"/>
      </w:pPr>
      <w:r>
        <w:separator/>
      </w:r>
    </w:p>
  </w:endnote>
  <w:endnote w:type="continuationSeparator" w:id="0">
    <w:p w14:paraId="7C81EB29" w14:textId="77777777" w:rsidR="005B3DD0" w:rsidRDefault="005B3DD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6B6D5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132C3" w14:textId="77777777"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14:paraId="44B543A6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8D7CF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4D30B" w14:textId="77777777" w:rsidR="005B3DD0" w:rsidRDefault="005B3DD0" w:rsidP="00920DE3">
      <w:pPr>
        <w:spacing w:after="0" w:line="240" w:lineRule="auto"/>
      </w:pPr>
      <w:r>
        <w:separator/>
      </w:r>
    </w:p>
  </w:footnote>
  <w:footnote w:type="continuationSeparator" w:id="0">
    <w:p w14:paraId="31C40A90" w14:textId="77777777" w:rsidR="005B3DD0" w:rsidRDefault="005B3DD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33409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D8426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41F52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3DD0"/>
    <w:rsid w:val="00120749"/>
    <w:rsid w:val="005B3DD0"/>
    <w:rsid w:val="00624CAE"/>
    <w:rsid w:val="00920DE3"/>
    <w:rsid w:val="00C009D8"/>
    <w:rsid w:val="00C118BF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2BEDE"/>
  <w15:docId w15:val="{15B1FB88-7D1C-4E35-8F9C-DD4655399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B3D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2013-08-23T18:47:00Z</dcterms:created>
  <dcterms:modified xsi:type="dcterms:W3CDTF">2018-02-20T09:50:00Z</dcterms:modified>
</cp:coreProperties>
</file>